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037CA" w14:textId="765DC409" w:rsidR="008A4B54" w:rsidRDefault="008A4B54" w:rsidP="008A4B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BAYTONE</w:t>
      </w:r>
      <w:r>
        <w:rPr>
          <w:rFonts w:cs="Times New Roman"/>
          <w:szCs w:val="24"/>
        </w:rPr>
        <w:t xml:space="preserve">       (fl.1400-2</w:t>
      </w:r>
      <w:r w:rsidR="00F91B8C">
        <w:rPr>
          <w:rFonts w:cs="Times New Roman"/>
          <w:szCs w:val="24"/>
        </w:rPr>
        <w:t>)</w:t>
      </w:r>
    </w:p>
    <w:p w14:paraId="5D492250" w14:textId="77777777" w:rsidR="008A4B54" w:rsidRDefault="008A4B54" w:rsidP="008A4B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Lydney, Gloucestershire.</w:t>
      </w:r>
    </w:p>
    <w:p w14:paraId="59B64069" w14:textId="77777777" w:rsidR="008A4B54" w:rsidRDefault="008A4B54" w:rsidP="008A4B54">
      <w:pPr>
        <w:pStyle w:val="NoSpacing"/>
        <w:rPr>
          <w:rFonts w:cs="Times New Roman"/>
          <w:szCs w:val="24"/>
        </w:rPr>
      </w:pPr>
    </w:p>
    <w:p w14:paraId="3FD1E4D2" w14:textId="77777777" w:rsidR="008A4B54" w:rsidRDefault="008A4B54" w:rsidP="008A4B54">
      <w:pPr>
        <w:pStyle w:val="NoSpacing"/>
        <w:rPr>
          <w:rFonts w:cs="Times New Roman"/>
          <w:szCs w:val="24"/>
        </w:rPr>
      </w:pPr>
    </w:p>
    <w:p w14:paraId="72441C9C" w14:textId="77777777" w:rsidR="008A4B54" w:rsidRDefault="008A4B54" w:rsidP="008A4B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Jul.1400</w:t>
      </w:r>
      <w:r>
        <w:rPr>
          <w:rFonts w:cs="Times New Roman"/>
          <w:szCs w:val="24"/>
        </w:rPr>
        <w:tab/>
        <w:t>He became Vicar.</w:t>
      </w:r>
    </w:p>
    <w:p w14:paraId="3A0A8216" w14:textId="77777777" w:rsidR="008A4B54" w:rsidRDefault="008A4B54" w:rsidP="008A4B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81D7C">
          <w:rPr>
            <w:rStyle w:val="Hyperlink"/>
            <w:rFonts w:cs="Times New Roman"/>
            <w:szCs w:val="24"/>
          </w:rPr>
          <w:t>www.melocki.org.uk/docese/Lydney.html</w:t>
        </w:r>
      </w:hyperlink>
      <w:r>
        <w:rPr>
          <w:rFonts w:cs="Times New Roman"/>
          <w:szCs w:val="24"/>
        </w:rPr>
        <w:t>)</w:t>
      </w:r>
    </w:p>
    <w:p w14:paraId="402D51BF" w14:textId="77777777" w:rsidR="008A4B54" w:rsidRDefault="008A4B54" w:rsidP="008A4B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Jan.1402</w:t>
      </w:r>
      <w:r>
        <w:rPr>
          <w:rFonts w:cs="Times New Roman"/>
          <w:szCs w:val="24"/>
        </w:rPr>
        <w:tab/>
        <w:t>He had left office by this time.     (ibid.)</w:t>
      </w:r>
    </w:p>
    <w:p w14:paraId="25A5D85E" w14:textId="77777777" w:rsidR="008A4B54" w:rsidRDefault="008A4B54" w:rsidP="008A4B54">
      <w:pPr>
        <w:pStyle w:val="NoSpacing"/>
        <w:rPr>
          <w:rFonts w:cs="Times New Roman"/>
          <w:szCs w:val="24"/>
        </w:rPr>
      </w:pPr>
    </w:p>
    <w:p w14:paraId="666A48AA" w14:textId="77777777" w:rsidR="008A4B54" w:rsidRDefault="008A4B54" w:rsidP="008A4B54">
      <w:pPr>
        <w:pStyle w:val="NoSpacing"/>
        <w:rPr>
          <w:rFonts w:cs="Times New Roman"/>
          <w:szCs w:val="24"/>
        </w:rPr>
      </w:pPr>
    </w:p>
    <w:p w14:paraId="16729CA5" w14:textId="77777777" w:rsidR="008A4B54" w:rsidRDefault="008A4B54" w:rsidP="008A4B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February 2025</w:t>
      </w:r>
    </w:p>
    <w:p w14:paraId="19741C4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E8A34" w14:textId="77777777" w:rsidR="008A4B54" w:rsidRDefault="008A4B54" w:rsidP="009139A6">
      <w:r>
        <w:separator/>
      </w:r>
    </w:p>
  </w:endnote>
  <w:endnote w:type="continuationSeparator" w:id="0">
    <w:p w14:paraId="3AE5B616" w14:textId="77777777" w:rsidR="008A4B54" w:rsidRDefault="008A4B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BA8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8166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067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62CE5" w14:textId="77777777" w:rsidR="008A4B54" w:rsidRDefault="008A4B54" w:rsidP="009139A6">
      <w:r>
        <w:separator/>
      </w:r>
    </w:p>
  </w:footnote>
  <w:footnote w:type="continuationSeparator" w:id="0">
    <w:p w14:paraId="32479541" w14:textId="77777777" w:rsidR="008A4B54" w:rsidRDefault="008A4B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1CD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6A0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9B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B54"/>
    <w:rsid w:val="000666E0"/>
    <w:rsid w:val="00160E94"/>
    <w:rsid w:val="002510B7"/>
    <w:rsid w:val="00270799"/>
    <w:rsid w:val="005C130B"/>
    <w:rsid w:val="00826F5C"/>
    <w:rsid w:val="008A4B54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9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6BBD2"/>
  <w15:chartTrackingRefBased/>
  <w15:docId w15:val="{4B2B3FC5-A74C-4385-BF3A-13E5BD37C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A4B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ocese/Lydney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2025-02-09T16:25:00Z</dcterms:created>
  <dcterms:modified xsi:type="dcterms:W3CDTF">2025-02-09T16:26:00Z</dcterms:modified>
</cp:coreProperties>
</file>